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FF205" w14:textId="263C87B0" w:rsidR="006B2F86" w:rsidRDefault="00212F4D" w:rsidP="00E71FC3">
      <w:pPr>
        <w:pStyle w:val="NoSpacing"/>
      </w:pPr>
      <w:r>
        <w:rPr>
          <w:u w:val="single"/>
        </w:rPr>
        <w:t>Thomas FORNER</w:t>
      </w:r>
      <w:r w:rsidR="002C1C70">
        <w:rPr>
          <w:u w:val="single"/>
        </w:rPr>
        <w:t xml:space="preserve"> (</w:t>
      </w:r>
      <w:proofErr w:type="gramStart"/>
      <w:r w:rsidR="002C1C70">
        <w:rPr>
          <w:u w:val="single"/>
        </w:rPr>
        <w:t>FORNOR)</w:t>
      </w:r>
      <w:r>
        <w:t xml:space="preserve">   </w:t>
      </w:r>
      <w:proofErr w:type="gramEnd"/>
      <w:r>
        <w:t xml:space="preserve">   (fl.1502)</w:t>
      </w:r>
    </w:p>
    <w:p w14:paraId="2C7484A2" w14:textId="77777777" w:rsidR="00212F4D" w:rsidRDefault="00212F4D" w:rsidP="00E71FC3">
      <w:pPr>
        <w:pStyle w:val="NoSpacing"/>
      </w:pPr>
    </w:p>
    <w:p w14:paraId="0D10F406" w14:textId="7B2E3616" w:rsidR="00212F4D" w:rsidRDefault="00212F4D" w:rsidP="00E71FC3">
      <w:pPr>
        <w:pStyle w:val="NoSpacing"/>
      </w:pPr>
    </w:p>
    <w:p w14:paraId="7B7F65B2" w14:textId="77777777" w:rsidR="002C1C70" w:rsidRDefault="002C1C70" w:rsidP="002C1C70">
      <w:pPr>
        <w:pStyle w:val="NoSpacing"/>
      </w:pPr>
      <w:r>
        <w:tab/>
        <w:t>1494</w:t>
      </w:r>
      <w:r>
        <w:tab/>
        <w:t xml:space="preserve">He was a feoffee of Thomas Gate of </w:t>
      </w:r>
      <w:proofErr w:type="spellStart"/>
      <w:r>
        <w:t>Goodnestone</w:t>
      </w:r>
      <w:proofErr w:type="spellEnd"/>
      <w:r>
        <w:t>, Kent(q.v.).</w:t>
      </w:r>
    </w:p>
    <w:p w14:paraId="36DDF150" w14:textId="3C8E75C5" w:rsidR="002C1C70" w:rsidRDefault="002C1C70" w:rsidP="00E71FC3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http://www.kentarchaeology.org.uk/18/16/31.htm</w:t>
        </w:r>
      </w:hyperlink>
      <w:r>
        <w:t>)</w:t>
      </w:r>
    </w:p>
    <w:p w14:paraId="5E6E545B" w14:textId="77777777" w:rsidR="00212F4D" w:rsidRDefault="00212F4D" w:rsidP="00E71FC3">
      <w:pPr>
        <w:pStyle w:val="NoSpacing"/>
      </w:pPr>
      <w:r>
        <w:t>23 Aug.1502</w:t>
      </w:r>
      <w:r>
        <w:tab/>
        <w:t xml:space="preserve">James </w:t>
      </w:r>
      <w:proofErr w:type="spellStart"/>
      <w:r>
        <w:t>Cheseman</w:t>
      </w:r>
      <w:proofErr w:type="spellEnd"/>
      <w:r>
        <w:t xml:space="preserve"> of </w:t>
      </w:r>
      <w:proofErr w:type="spellStart"/>
      <w:r>
        <w:t>Goodnestone</w:t>
      </w:r>
      <w:proofErr w:type="spellEnd"/>
      <w:r>
        <w:t>, Kent(q.v.), appointed him an</w:t>
      </w:r>
    </w:p>
    <w:p w14:paraId="49A72084" w14:textId="77777777" w:rsidR="00212F4D" w:rsidRDefault="00212F4D" w:rsidP="00212F4D">
      <w:pPr>
        <w:pStyle w:val="NoSpacing"/>
      </w:pPr>
      <w:r>
        <w:tab/>
      </w:r>
      <w:r>
        <w:tab/>
        <w:t>executor of his Will.</w:t>
      </w:r>
    </w:p>
    <w:p w14:paraId="2B9752A7" w14:textId="77777777" w:rsidR="00212F4D" w:rsidRDefault="00212F4D" w:rsidP="00212F4D">
      <w:pPr>
        <w:pStyle w:val="NoSpacing"/>
      </w:pPr>
      <w:r>
        <w:t xml:space="preserve"> </w:t>
      </w:r>
      <w:r>
        <w:tab/>
      </w:r>
      <w:r>
        <w:tab/>
        <w:t>(</w:t>
      </w:r>
      <w:hyperlink r:id="rId7" w:history="1">
        <w:r w:rsidRPr="00842BF7">
          <w:rPr>
            <w:rStyle w:val="Hyperlink"/>
          </w:rPr>
          <w:t>http://www.kentarchaeology.org.uk/18/16/11.htm</w:t>
        </w:r>
      </w:hyperlink>
      <w:r>
        <w:t>)</w:t>
      </w:r>
    </w:p>
    <w:p w14:paraId="674A9D51" w14:textId="77777777" w:rsidR="00212F4D" w:rsidRDefault="00212F4D" w:rsidP="00212F4D">
      <w:pPr>
        <w:pStyle w:val="NoSpacing"/>
      </w:pPr>
    </w:p>
    <w:p w14:paraId="348225A9" w14:textId="77777777" w:rsidR="00212F4D" w:rsidRDefault="00212F4D" w:rsidP="00212F4D">
      <w:pPr>
        <w:pStyle w:val="NoSpacing"/>
      </w:pPr>
    </w:p>
    <w:p w14:paraId="7FEB9A2F" w14:textId="4048EBB8" w:rsidR="00212F4D" w:rsidRDefault="00212F4D" w:rsidP="00212F4D">
      <w:pPr>
        <w:pStyle w:val="NoSpacing"/>
      </w:pPr>
      <w:r>
        <w:t>20 February 2018</w:t>
      </w:r>
    </w:p>
    <w:p w14:paraId="4887D3ED" w14:textId="63A5314A" w:rsidR="002C1C70" w:rsidRDefault="002C1C70" w:rsidP="00212F4D">
      <w:pPr>
        <w:pStyle w:val="NoSpacing"/>
      </w:pPr>
      <w:r>
        <w:t>22 June 2018</w:t>
      </w:r>
      <w:bookmarkStart w:id="0" w:name="_GoBack"/>
      <w:bookmarkEnd w:id="0"/>
    </w:p>
    <w:p w14:paraId="0C86FC75" w14:textId="77777777" w:rsidR="00212F4D" w:rsidRDefault="00212F4D" w:rsidP="00212F4D">
      <w:pPr>
        <w:pStyle w:val="NoSpacing"/>
      </w:pPr>
    </w:p>
    <w:p w14:paraId="318FBFE3" w14:textId="77777777" w:rsidR="00212F4D" w:rsidRDefault="00212F4D" w:rsidP="00212F4D">
      <w:pPr>
        <w:pStyle w:val="NoSpacing"/>
      </w:pPr>
    </w:p>
    <w:p w14:paraId="72C147D2" w14:textId="77777777" w:rsidR="00212F4D" w:rsidRPr="00212F4D" w:rsidRDefault="00212F4D" w:rsidP="00E71FC3">
      <w:pPr>
        <w:pStyle w:val="NoSpacing"/>
      </w:pPr>
    </w:p>
    <w:sectPr w:rsidR="00212F4D" w:rsidRPr="00212F4D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2292B" w14:textId="77777777" w:rsidR="00212F4D" w:rsidRDefault="00212F4D" w:rsidP="00E71FC3">
      <w:pPr>
        <w:spacing w:after="0" w:line="240" w:lineRule="auto"/>
      </w:pPr>
      <w:r>
        <w:separator/>
      </w:r>
    </w:p>
  </w:endnote>
  <w:endnote w:type="continuationSeparator" w:id="0">
    <w:p w14:paraId="5D4C7963" w14:textId="77777777" w:rsidR="00212F4D" w:rsidRDefault="00212F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272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D33C1" w14:textId="77777777" w:rsidR="00212F4D" w:rsidRDefault="00212F4D" w:rsidP="00E71FC3">
      <w:pPr>
        <w:spacing w:after="0" w:line="240" w:lineRule="auto"/>
      </w:pPr>
      <w:r>
        <w:separator/>
      </w:r>
    </w:p>
  </w:footnote>
  <w:footnote w:type="continuationSeparator" w:id="0">
    <w:p w14:paraId="293493B6" w14:textId="77777777" w:rsidR="00212F4D" w:rsidRDefault="00212F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F4D"/>
    <w:rsid w:val="001A7C09"/>
    <w:rsid w:val="00212F4D"/>
    <w:rsid w:val="002C1C7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87A52"/>
  <w15:chartTrackingRefBased/>
  <w15:docId w15:val="{931AFB4F-E190-4CB5-9403-B8AFB310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12F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kentarchaeology.org.uk/18/16/11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31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2018-02-20T22:29:00Z</dcterms:created>
  <dcterms:modified xsi:type="dcterms:W3CDTF">2018-06-22T14:15:00Z</dcterms:modified>
</cp:coreProperties>
</file>